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962923">
            <w:r>
              <w:t>Mahmudiye Atçılık Meslek Yüksekokulu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385EE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437AB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37A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CD3693" w:rsidP="00385EEB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4D5C1A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385E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6350" t="8890" r="10795" b="10160"/>
                      <wp:wrapNone/>
                      <wp:docPr id="17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E4478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P5xM3XfAAAABgEAAA8AAABkcnMvZG93&#10;bnJldi54bWxMjl1LwzAYhe8F/0N4BW/Glrra1dW+HSLIQBjObd5nTWzLmjc1ST/898YrvTycw3Oe&#10;fDPplg3KusYQwt0iAqaoNLKhCuF0fJk/AHNekBStIYXwrRxsiuurXGTSjPSuhoOvWICQywRC7X2X&#10;ce7KWmnhFqZTFLpPY7XwIdqKSyvGANctX0bRimvRUHioRaeea1VeDr1GmJ22xz697Lc7+xV/vL51&#10;YzLM9oi3N9PTIzCvJv83hl/9oA5FcDqbnqRjLUKyTsISIb0HFuo0joGdEZbRGniR8//6xQ8A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/nEzdd8AAAAG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6985" t="9525" r="10160" b="952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F79D6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JGB+G3fAAAACAEAAA8AAABkcnMvZG93&#10;bnJldi54bWxMj19LwzAUxd8Fv0O4gi9jS1vp3GrTIYIMBNnc5nvWXNuyJqlJ+sdv792Tvt3DOZz7&#10;O/lm0i0b0PnGGgHxIgKGprSqMZWA0/F1vgLmgzRKttaggB/0sClub3KZKTuaDxwOoWJUYnwmBdQh&#10;dBnnvqxRS7+wHRryvqzTMpB0FVdOjlSuW55E0ZJr2Rj6UMsOX2osL4deC5idtsf+8bLfvrvvh8+3&#10;XTemw2wvxP3d9PwELOAU/sJwxSd0KIjpbHujPGtJx0lMUQFLmnT1k3QN7EzHOgVe5Pz/gOIX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kYH4bd8AAAAI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11430" t="5715" r="5715" b="1333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D3147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5EEB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385EEB" w:rsidTr="004C4853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385EEB" w:rsidP="003A0B1F">
            <w:pPr>
              <w:rPr>
                <w:rFonts w:ascii="Times New Roman" w:hAnsi="Times New Roman"/>
                <w:sz w:val="20"/>
              </w:rPr>
            </w:pPr>
            <w:r w:rsidRPr="00D33731">
              <w:rPr>
                <w:rFonts w:ascii="Times New Roman" w:hAnsi="Times New Roman"/>
                <w:b/>
                <w:sz w:val="20"/>
              </w:rPr>
              <w:t xml:space="preserve">AT TERBİYESİ EĞİTİMİ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7677EC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385EEB" w:rsidP="003A0B1F">
            <w:pPr>
              <w:rPr>
                <w:rFonts w:ascii="Times New Roman" w:hAnsi="Times New Roman"/>
                <w:sz w:val="20"/>
              </w:rPr>
            </w:pPr>
            <w:r w:rsidRPr="00D33731">
              <w:rPr>
                <w:rFonts w:ascii="Times New Roman" w:hAnsi="Times New Roman"/>
                <w:b/>
                <w:sz w:val="20"/>
              </w:rPr>
              <w:t xml:space="preserve">AT TERBİYESİ EĞİTİMİ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2F4705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385EEB" w:rsidP="003A0B1F">
            <w:pPr>
              <w:rPr>
                <w:rFonts w:ascii="Times New Roman" w:hAnsi="Times New Roman"/>
                <w:sz w:val="20"/>
              </w:rPr>
            </w:pPr>
            <w:r w:rsidRPr="00D33731">
              <w:rPr>
                <w:rFonts w:ascii="Times New Roman" w:hAnsi="Times New Roman"/>
                <w:b/>
                <w:sz w:val="20"/>
              </w:rPr>
              <w:t xml:space="preserve">AT TERBİYESİ EĞİTİMİ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 w:rsidP="00385EEB">
            <w:r>
              <w:t>HORSE DRESSAGE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>
            <w:r>
              <w:t>DRESSAGE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385EEB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500D9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9500D9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385EEB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441221" w:rsidP="00EE17EF">
            <w:pPr>
              <w:jc w:val="both"/>
            </w:pPr>
            <w:r>
              <w:t>Olimpik bir spor olan At terbiyesi öğrencilerin mesleki gelişiminde faydalı olacaktır.</w:t>
            </w:r>
          </w:p>
          <w:p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441221">
            <w:r>
              <w:t>Teorik ders ile birlikte video gösterimi yapılarak derslikte</w:t>
            </w:r>
            <w:r w:rsidR="009500D9">
              <w:t xml:space="preserve"> organize edilecektir.</w:t>
            </w:r>
          </w:p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9500D9">
            <w:r>
              <w:t>Bilgisayar ve projeksiyon cihazı gereksinimi bulunmaktadır.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16FDB" w:rsidRDefault="00441221">
            <w:r>
              <w:t>Harran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E16FDB" w:rsidRDefault="00000000">
            <w:hyperlink r:id="rId10" w:history="1">
              <w:r w:rsidR="00441221" w:rsidRPr="00441221">
                <w:t>At Terbiyesi Eğitimi</w:t>
              </w:r>
              <w:r w:rsidR="00441221">
                <w:rPr>
                  <w:rStyle w:val="Kpr"/>
                  <w:rFonts w:cs="Arial"/>
                  <w:color w:val="428BCA"/>
                  <w:sz w:val="23"/>
                  <w:szCs w:val="23"/>
                  <w:u w:val="none"/>
                  <w:bdr w:val="none" w:sz="0" w:space="0" w:color="auto" w:frame="1"/>
                  <w:shd w:val="clear" w:color="auto" w:fill="FFFFFF"/>
                </w:rPr>
                <w:t> </w:t>
              </w:r>
            </w:hyperlink>
          </w:p>
        </w:tc>
        <w:tc>
          <w:tcPr>
            <w:tcW w:w="1442" w:type="dxa"/>
            <w:shd w:val="clear" w:color="auto" w:fill="auto"/>
            <w:vAlign w:val="center"/>
          </w:tcPr>
          <w:p w:rsidR="00E16FDB" w:rsidRDefault="00441221" w:rsidP="000B2885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E16FDB" w:rsidRPr="000B2885" w:rsidRDefault="00441221" w:rsidP="002F4588">
            <w:pPr>
              <w:jc w:val="center"/>
              <w:rPr>
                <w:rFonts w:ascii="Times New Roman" w:hAnsi="Times New Roman"/>
                <w:sz w:val="20"/>
              </w:rPr>
            </w:pPr>
            <w:r w:rsidRPr="000B2885">
              <w:rPr>
                <w:rFonts w:ascii="Times New Roman" w:hAnsi="Times New Roman"/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E16FDB" w:rsidRPr="000B2885" w:rsidRDefault="00E16FDB" w:rsidP="001C043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0B2885" w:rsidP="00EE0036">
            <w:r>
              <w:t>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:rsidR="00EE0036" w:rsidRDefault="00441221" w:rsidP="003C72CB">
            <w:r w:rsidRPr="00441221">
              <w:t>At Terbiyesi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E0036" w:rsidRDefault="000B2885" w:rsidP="000B2885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0B2885" w:rsidRDefault="00EE0036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Pr="000B2885" w:rsidRDefault="000B2885" w:rsidP="00EE0036">
            <w:pPr>
              <w:jc w:val="center"/>
              <w:rPr>
                <w:rFonts w:ascii="Times New Roman" w:hAnsi="Times New Roman"/>
                <w:sz w:val="20"/>
              </w:rPr>
            </w:pPr>
            <w:r w:rsidRPr="000B2885">
              <w:rPr>
                <w:rFonts w:ascii="Times New Roman" w:hAnsi="Times New Roman"/>
                <w:sz w:val="20"/>
              </w:rPr>
              <w:t>X</w:t>
            </w: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5774D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4D2264" w:rsidRDefault="00EE0036" w:rsidP="002F4588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Pr="005D3FAC" w:rsidRDefault="000B2885" w:rsidP="00F659D1">
            <w:r>
              <w:t>Öğr.Gör.Dr.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0B2885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0B2885" w:rsidRDefault="000B2885" w:rsidP="00F659D1"/>
        </w:tc>
        <w:tc>
          <w:tcPr>
            <w:tcW w:w="2177" w:type="dxa"/>
            <w:shd w:val="clear" w:color="auto" w:fill="auto"/>
            <w:vAlign w:val="center"/>
          </w:tcPr>
          <w:p w:rsidR="000B2885" w:rsidRPr="001C043F" w:rsidRDefault="000B2885" w:rsidP="00F659D1">
            <w:pPr>
              <w:rPr>
                <w:sz w:val="20"/>
              </w:rPr>
            </w:pPr>
          </w:p>
        </w:tc>
      </w:tr>
      <w:tr w:rsidR="002930D9" w:rsidRPr="001C043F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0B2885" w:rsidP="00E65A3B">
            <w:pPr>
              <w:rPr>
                <w:sz w:val="20"/>
              </w:rPr>
            </w:pPr>
            <w:r>
              <w:t>Öğr.Gör.Dr.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8890" t="8890" r="10160" b="1016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2F0FF0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">
                      <v:path arrowok="t"/>
                      <v:textbox>
                        <w:txbxContent>
                          <w:p w14:paraId="272F0FF0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1551E6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yEC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">
                      <v:path arrowok="t"/>
                      <v:textbox>
                        <w:txbxContent>
                          <w:p w14:paraId="6B1551E6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9F460F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IOKnDE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14:paraId="429F460F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13970" t="11430" r="5080" b="762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BB0B68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oA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">
                      <v:path arrowok="t"/>
                      <v:textbox>
                        <w:txbxContent>
                          <w:p w14:paraId="4DBB0B68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354CB2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PrDw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">
                      <v:path arrowok="t"/>
                      <v:textbox>
                        <w:txbxContent>
                          <w:p w14:paraId="02354CB2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1953D3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CBpxdo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14:paraId="181953D3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BCFB4" w14:textId="77777777" w:rsidR="00D104E8" w:rsidRDefault="00D104E8">
      <w:r>
        <w:separator/>
      </w:r>
    </w:p>
  </w:endnote>
  <w:endnote w:type="continuationSeparator" w:id="0">
    <w:p w14:paraId="0CD98E76" w14:textId="77777777" w:rsidR="00D104E8" w:rsidRDefault="00D1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A4C9D" w14:textId="77777777" w:rsidR="00D104E8" w:rsidRDefault="00D104E8">
      <w:r>
        <w:separator/>
      </w:r>
    </w:p>
  </w:footnote>
  <w:footnote w:type="continuationSeparator" w:id="0">
    <w:p w14:paraId="7C3AACB7" w14:textId="77777777" w:rsidR="00D104E8" w:rsidRDefault="00D1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A65D6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50626F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50626F">
      <w:rPr>
        <w:rStyle w:val="SayfaNumaras"/>
      </w:rPr>
      <w:fldChar w:fldCharType="separate"/>
    </w:r>
    <w:r w:rsidR="004D5C1A">
      <w:rPr>
        <w:rStyle w:val="SayfaNumaras"/>
        <w:noProof/>
      </w:rPr>
      <w:t>- 1 -</w:t>
    </w:r>
    <w:r w:rsidR="0050626F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8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076957">
    <w:abstractNumId w:val="2"/>
  </w:num>
  <w:num w:numId="2" w16cid:durableId="1021469122">
    <w:abstractNumId w:val="1"/>
  </w:num>
  <w:num w:numId="3" w16cid:durableId="93305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83F5B"/>
    <w:rsid w:val="000854EF"/>
    <w:rsid w:val="00091EE2"/>
    <w:rsid w:val="00095E42"/>
    <w:rsid w:val="000A2239"/>
    <w:rsid w:val="000B2813"/>
    <w:rsid w:val="000B2885"/>
    <w:rsid w:val="000B7581"/>
    <w:rsid w:val="000E3CFA"/>
    <w:rsid w:val="0010119B"/>
    <w:rsid w:val="00112FBC"/>
    <w:rsid w:val="00122D38"/>
    <w:rsid w:val="00130F7E"/>
    <w:rsid w:val="00135AA9"/>
    <w:rsid w:val="0015238B"/>
    <w:rsid w:val="0016044C"/>
    <w:rsid w:val="001B4D41"/>
    <w:rsid w:val="001C043F"/>
    <w:rsid w:val="001C3C69"/>
    <w:rsid w:val="001C6B63"/>
    <w:rsid w:val="001D15A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1FD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5EEB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37AB1"/>
    <w:rsid w:val="004400A0"/>
    <w:rsid w:val="00441221"/>
    <w:rsid w:val="00454651"/>
    <w:rsid w:val="00471139"/>
    <w:rsid w:val="00480F0E"/>
    <w:rsid w:val="004845EE"/>
    <w:rsid w:val="004A6695"/>
    <w:rsid w:val="004D2264"/>
    <w:rsid w:val="004D5C1A"/>
    <w:rsid w:val="004F71E9"/>
    <w:rsid w:val="00500BDD"/>
    <w:rsid w:val="00504AB0"/>
    <w:rsid w:val="0050626F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3410A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50CFB"/>
    <w:rsid w:val="00A7592D"/>
    <w:rsid w:val="00A80DFE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D3693"/>
    <w:rsid w:val="00CE146A"/>
    <w:rsid w:val="00CF219B"/>
    <w:rsid w:val="00CF241C"/>
    <w:rsid w:val="00D104E8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6E504F5"/>
  <w15:docId w15:val="{2DAC50D1-A5B0-4883-A6C5-149C3794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uruc.harran.edu.tr/assets/uploads/other/files/suruc/files/At_Terbiyesi_E%C4%9Fitimi%284%29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86A8-54E1-46A4-9E30-4C2FF765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creator>TuncayEge</dc:creator>
  <cp:lastModifiedBy>Administrator</cp:lastModifiedBy>
  <cp:revision>6</cp:revision>
  <cp:lastPrinted>2005-07-08T14:54:00Z</cp:lastPrinted>
  <dcterms:created xsi:type="dcterms:W3CDTF">2024-07-22T10:57:00Z</dcterms:created>
  <dcterms:modified xsi:type="dcterms:W3CDTF">2024-07-29T17:57:00Z</dcterms:modified>
</cp:coreProperties>
</file>